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8A2" w:rsidRDefault="008028A2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8028A2" w:rsidRDefault="008028A2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8028A2" w:rsidRDefault="008028A2" w:rsidP="00167CA8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2015 г. по 31 декабря 2015г.</w:t>
      </w:r>
    </w:p>
    <w:p w:rsidR="008028A2" w:rsidRDefault="008028A2" w:rsidP="00167CA8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417"/>
        <w:gridCol w:w="1266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8028A2">
        <w:tc>
          <w:tcPr>
            <w:tcW w:w="1561" w:type="dxa"/>
            <w:vMerge w:val="restart"/>
            <w:vAlign w:val="center"/>
          </w:tcPr>
          <w:p w:rsidR="008028A2" w:rsidRDefault="008028A2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  <w:vAlign w:val="center"/>
          </w:tcPr>
          <w:p w:rsidR="008028A2" w:rsidRDefault="008028A2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398" w:type="dxa"/>
            <w:gridSpan w:val="4"/>
            <w:vAlign w:val="center"/>
          </w:tcPr>
          <w:p w:rsidR="008028A2" w:rsidRDefault="008028A2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8028A2" w:rsidRDefault="008028A2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8028A2" w:rsidRDefault="008028A2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8028A2" w:rsidRDefault="008028A2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находящиеся в пользовании</w:t>
            </w:r>
          </w:p>
        </w:tc>
        <w:tc>
          <w:tcPr>
            <w:tcW w:w="1740" w:type="dxa"/>
            <w:vMerge w:val="restart"/>
          </w:tcPr>
          <w:p w:rsidR="008028A2" w:rsidRDefault="008028A2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8028A2" w:rsidRDefault="008028A2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8028A2" w:rsidRDefault="008028A2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028A2">
        <w:tc>
          <w:tcPr>
            <w:tcW w:w="1561" w:type="dxa"/>
            <w:vMerge/>
            <w:vAlign w:val="center"/>
          </w:tcPr>
          <w:p w:rsidR="008028A2" w:rsidRDefault="008028A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vAlign w:val="center"/>
          </w:tcPr>
          <w:p w:rsidR="008028A2" w:rsidRDefault="008028A2">
            <w:pPr>
              <w:rPr>
                <w:lang w:eastAsia="en-US"/>
              </w:rPr>
            </w:pPr>
          </w:p>
        </w:tc>
        <w:tc>
          <w:tcPr>
            <w:tcW w:w="1266" w:type="dxa"/>
            <w:vAlign w:val="center"/>
          </w:tcPr>
          <w:p w:rsidR="008028A2" w:rsidRPr="0075783B" w:rsidRDefault="008028A2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8028A2" w:rsidRPr="0075783B" w:rsidRDefault="008028A2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8028A2" w:rsidRPr="0075783B" w:rsidRDefault="008028A2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8028A2" w:rsidRPr="0075783B" w:rsidRDefault="008028A2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8028A2" w:rsidRPr="0075783B" w:rsidRDefault="008028A2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8028A2" w:rsidRPr="0075783B" w:rsidRDefault="008028A2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8028A2" w:rsidRPr="0075783B" w:rsidRDefault="008028A2" w:rsidP="0075783B">
            <w:pPr>
              <w:jc w:val="center"/>
              <w:rPr>
                <w:sz w:val="20"/>
                <w:szCs w:val="20"/>
                <w:lang w:eastAsia="en-US"/>
              </w:rPr>
            </w:pPr>
            <w:r w:rsidRPr="0075783B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8028A2" w:rsidRDefault="008028A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8028A2" w:rsidRDefault="008028A2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8028A2" w:rsidRDefault="008028A2">
            <w:pPr>
              <w:rPr>
                <w:lang w:eastAsia="en-US"/>
              </w:rPr>
            </w:pPr>
          </w:p>
        </w:tc>
      </w:tr>
      <w:tr w:rsidR="008028A2">
        <w:trPr>
          <w:trHeight w:val="1169"/>
        </w:trPr>
        <w:tc>
          <w:tcPr>
            <w:tcW w:w="1561" w:type="dxa"/>
          </w:tcPr>
          <w:p w:rsidR="008028A2" w:rsidRPr="0075783B" w:rsidRDefault="008028A2">
            <w:pPr>
              <w:rPr>
                <w:color w:val="333333"/>
                <w:lang w:eastAsia="en-US"/>
              </w:rPr>
            </w:pPr>
            <w:r w:rsidRPr="0075783B">
              <w:rPr>
                <w:color w:val="333333"/>
                <w:lang w:eastAsia="en-US"/>
              </w:rPr>
              <w:t>Байтингер Ю.С.</w:t>
            </w:r>
          </w:p>
        </w:tc>
        <w:tc>
          <w:tcPr>
            <w:tcW w:w="1417" w:type="dxa"/>
          </w:tcPr>
          <w:p w:rsidR="008028A2" w:rsidRPr="0075783B" w:rsidRDefault="008028A2" w:rsidP="0075783B">
            <w:pPr>
              <w:jc w:val="center"/>
              <w:rPr>
                <w:color w:val="333333"/>
                <w:lang w:eastAsia="en-US"/>
              </w:rPr>
            </w:pPr>
            <w:r w:rsidRPr="0075783B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«Потапов-ская</w:t>
            </w:r>
            <w:r w:rsidRPr="0075783B">
              <w:rPr>
                <w:color w:val="333333"/>
                <w:lang w:eastAsia="en-US"/>
              </w:rPr>
              <w:t xml:space="preserve"> ООШ</w:t>
            </w:r>
            <w:r>
              <w:rPr>
                <w:color w:val="333333"/>
                <w:lang w:eastAsia="en-US"/>
              </w:rPr>
              <w:t>»</w:t>
            </w:r>
            <w:r w:rsidRPr="0075783B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266" w:type="dxa"/>
          </w:tcPr>
          <w:p w:rsidR="008028A2" w:rsidRDefault="008028A2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81" w:type="dxa"/>
          </w:tcPr>
          <w:p w:rsidR="008028A2" w:rsidRPr="0075783B" w:rsidRDefault="008028A2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8028A2" w:rsidRPr="0075783B" w:rsidRDefault="008028A2" w:rsidP="0075783B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8028A2" w:rsidRPr="0075783B" w:rsidRDefault="008028A2" w:rsidP="0075783B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189" w:type="dxa"/>
          </w:tcPr>
          <w:p w:rsidR="008028A2" w:rsidRDefault="008028A2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303C1">
              <w:rPr>
                <w:lang w:eastAsia="en-US"/>
              </w:rPr>
              <w:t>Жилой дом</w:t>
            </w:r>
          </w:p>
          <w:p w:rsidR="008028A2" w:rsidRPr="00D303C1" w:rsidRDefault="008028A2">
            <w:pPr>
              <w:rPr>
                <w:lang w:eastAsia="en-US"/>
              </w:rPr>
            </w:pPr>
            <w:r>
              <w:rPr>
                <w:lang w:eastAsia="en-US"/>
              </w:rPr>
              <w:t>2)Земельный участок</w:t>
            </w:r>
          </w:p>
        </w:tc>
        <w:tc>
          <w:tcPr>
            <w:tcW w:w="1080" w:type="dxa"/>
          </w:tcPr>
          <w:p w:rsidR="008028A2" w:rsidRDefault="008028A2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47,5</w:t>
            </w:r>
          </w:p>
          <w:p w:rsidR="008028A2" w:rsidRDefault="008028A2">
            <w:pPr>
              <w:rPr>
                <w:lang w:eastAsia="en-US"/>
              </w:rPr>
            </w:pPr>
          </w:p>
          <w:p w:rsidR="008028A2" w:rsidRPr="00D303C1" w:rsidRDefault="008028A2">
            <w:pPr>
              <w:rPr>
                <w:lang w:eastAsia="en-US"/>
              </w:rPr>
            </w:pPr>
            <w:r>
              <w:rPr>
                <w:lang w:eastAsia="en-US"/>
              </w:rPr>
              <w:t>496</w:t>
            </w:r>
          </w:p>
        </w:tc>
        <w:tc>
          <w:tcPr>
            <w:tcW w:w="1080" w:type="dxa"/>
          </w:tcPr>
          <w:p w:rsidR="008028A2" w:rsidRDefault="008028A2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Россия</w:t>
            </w:r>
          </w:p>
          <w:p w:rsidR="008028A2" w:rsidRDefault="008028A2">
            <w:pPr>
              <w:rPr>
                <w:lang w:eastAsia="en-US"/>
              </w:rPr>
            </w:pPr>
          </w:p>
          <w:p w:rsidR="008028A2" w:rsidRPr="00D303C1" w:rsidRDefault="008028A2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8028A2" w:rsidRPr="0075783B" w:rsidRDefault="008028A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8028A2" w:rsidRPr="0075783B" w:rsidRDefault="008028A2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528980,69</w:t>
            </w:r>
          </w:p>
        </w:tc>
        <w:tc>
          <w:tcPr>
            <w:tcW w:w="1740" w:type="dxa"/>
          </w:tcPr>
          <w:p w:rsidR="008028A2" w:rsidRPr="0075783B" w:rsidRDefault="008028A2">
            <w:pPr>
              <w:rPr>
                <w:color w:val="333333"/>
                <w:lang w:val="en-US" w:eastAsia="en-US"/>
              </w:rPr>
            </w:pPr>
          </w:p>
        </w:tc>
      </w:tr>
      <w:tr w:rsidR="008028A2">
        <w:trPr>
          <w:trHeight w:val="839"/>
        </w:trPr>
        <w:tc>
          <w:tcPr>
            <w:tcW w:w="1561" w:type="dxa"/>
          </w:tcPr>
          <w:p w:rsidR="008028A2" w:rsidRDefault="008028A2" w:rsidP="007578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417" w:type="dxa"/>
          </w:tcPr>
          <w:p w:rsidR="008028A2" w:rsidRPr="0075783B" w:rsidRDefault="008028A2" w:rsidP="0075783B">
            <w:pPr>
              <w:jc w:val="center"/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8028A2" w:rsidRPr="0075783B" w:rsidRDefault="008028A2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081" w:type="dxa"/>
          </w:tcPr>
          <w:p w:rsidR="008028A2" w:rsidRPr="0075783B" w:rsidRDefault="008028A2">
            <w:pPr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8028A2" w:rsidRPr="0075783B" w:rsidRDefault="008028A2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8028A2" w:rsidRPr="0075783B" w:rsidRDefault="008028A2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8028A2" w:rsidRDefault="008028A2" w:rsidP="003B2287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D303C1">
              <w:rPr>
                <w:lang w:eastAsia="en-US"/>
              </w:rPr>
              <w:t>Жилой дом</w:t>
            </w:r>
          </w:p>
          <w:p w:rsidR="008028A2" w:rsidRPr="00D303C1" w:rsidRDefault="008028A2" w:rsidP="003B2287">
            <w:pPr>
              <w:rPr>
                <w:lang w:eastAsia="en-US"/>
              </w:rPr>
            </w:pPr>
            <w:r>
              <w:rPr>
                <w:lang w:eastAsia="en-US"/>
              </w:rPr>
              <w:t>2) Земель-ный участок</w:t>
            </w:r>
          </w:p>
        </w:tc>
        <w:tc>
          <w:tcPr>
            <w:tcW w:w="1080" w:type="dxa"/>
          </w:tcPr>
          <w:p w:rsidR="008028A2" w:rsidRDefault="008028A2" w:rsidP="003B2287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47,5</w:t>
            </w:r>
          </w:p>
          <w:p w:rsidR="008028A2" w:rsidRDefault="008028A2" w:rsidP="003B2287">
            <w:pPr>
              <w:rPr>
                <w:lang w:eastAsia="en-US"/>
              </w:rPr>
            </w:pPr>
          </w:p>
          <w:p w:rsidR="008028A2" w:rsidRDefault="008028A2" w:rsidP="003B2287">
            <w:pPr>
              <w:rPr>
                <w:lang w:eastAsia="en-US"/>
              </w:rPr>
            </w:pPr>
          </w:p>
          <w:p w:rsidR="008028A2" w:rsidRPr="00D303C1" w:rsidRDefault="008028A2" w:rsidP="003B2287">
            <w:pPr>
              <w:rPr>
                <w:lang w:eastAsia="en-US"/>
              </w:rPr>
            </w:pPr>
            <w:r>
              <w:rPr>
                <w:lang w:eastAsia="en-US"/>
              </w:rPr>
              <w:t>496</w:t>
            </w:r>
          </w:p>
        </w:tc>
        <w:tc>
          <w:tcPr>
            <w:tcW w:w="1080" w:type="dxa"/>
          </w:tcPr>
          <w:p w:rsidR="008028A2" w:rsidRDefault="008028A2" w:rsidP="003B2287">
            <w:pPr>
              <w:rPr>
                <w:lang w:eastAsia="en-US"/>
              </w:rPr>
            </w:pPr>
            <w:r w:rsidRPr="00D303C1">
              <w:rPr>
                <w:lang w:eastAsia="en-US"/>
              </w:rPr>
              <w:t>Россия</w:t>
            </w:r>
          </w:p>
          <w:p w:rsidR="008028A2" w:rsidRDefault="008028A2" w:rsidP="003B2287">
            <w:pPr>
              <w:rPr>
                <w:lang w:eastAsia="en-US"/>
              </w:rPr>
            </w:pPr>
          </w:p>
          <w:p w:rsidR="008028A2" w:rsidRDefault="008028A2" w:rsidP="003B2287">
            <w:pPr>
              <w:rPr>
                <w:lang w:eastAsia="en-US"/>
              </w:rPr>
            </w:pPr>
          </w:p>
          <w:p w:rsidR="008028A2" w:rsidRPr="00D303C1" w:rsidRDefault="008028A2" w:rsidP="003B2287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8028A2" w:rsidRDefault="008028A2" w:rsidP="00D303C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1) Автомобиль грузовой</w:t>
            </w:r>
          </w:p>
          <w:p w:rsidR="008028A2" w:rsidRDefault="008028A2" w:rsidP="00D303C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ГАЗ САЗ 3507</w:t>
            </w:r>
          </w:p>
          <w:p w:rsidR="008028A2" w:rsidRPr="0075783B" w:rsidRDefault="008028A2" w:rsidP="00D303C1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2)</w:t>
            </w:r>
            <w:r w:rsidRPr="0075783B">
              <w:rPr>
                <w:color w:val="800000"/>
                <w:lang w:eastAsia="en-US"/>
              </w:rPr>
              <w:t>Автоприцеп</w:t>
            </w:r>
          </w:p>
          <w:p w:rsidR="008028A2" w:rsidRPr="0075783B" w:rsidRDefault="008028A2" w:rsidP="00D303C1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КМЗ 828420</w:t>
            </w:r>
          </w:p>
        </w:tc>
        <w:tc>
          <w:tcPr>
            <w:tcW w:w="1740" w:type="dxa"/>
          </w:tcPr>
          <w:p w:rsidR="008028A2" w:rsidRPr="0075783B" w:rsidRDefault="008028A2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1287000,00</w:t>
            </w:r>
          </w:p>
        </w:tc>
        <w:tc>
          <w:tcPr>
            <w:tcW w:w="1740" w:type="dxa"/>
          </w:tcPr>
          <w:p w:rsidR="008028A2" w:rsidRPr="0075783B" w:rsidRDefault="008028A2">
            <w:pPr>
              <w:rPr>
                <w:color w:val="800000"/>
                <w:lang w:eastAsia="en-US"/>
              </w:rPr>
            </w:pPr>
          </w:p>
        </w:tc>
      </w:tr>
      <w:tr w:rsidR="008028A2">
        <w:tc>
          <w:tcPr>
            <w:tcW w:w="1561" w:type="dxa"/>
          </w:tcPr>
          <w:p w:rsidR="008028A2" w:rsidRDefault="008028A2">
            <w:pPr>
              <w:rPr>
                <w:lang w:eastAsia="en-US"/>
              </w:rPr>
            </w:pPr>
            <w:r>
              <w:rPr>
                <w:lang w:eastAsia="en-US"/>
              </w:rPr>
              <w:t>Сын</w:t>
            </w:r>
          </w:p>
        </w:tc>
        <w:tc>
          <w:tcPr>
            <w:tcW w:w="1417" w:type="dxa"/>
          </w:tcPr>
          <w:p w:rsidR="008028A2" w:rsidRPr="0075783B" w:rsidRDefault="008028A2" w:rsidP="0075783B">
            <w:pPr>
              <w:jc w:val="center"/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266" w:type="dxa"/>
          </w:tcPr>
          <w:p w:rsidR="008028A2" w:rsidRPr="0075783B" w:rsidRDefault="008028A2" w:rsidP="001F2D4B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081" w:type="dxa"/>
          </w:tcPr>
          <w:p w:rsidR="008028A2" w:rsidRPr="0075783B" w:rsidRDefault="008028A2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080" w:type="dxa"/>
          </w:tcPr>
          <w:p w:rsidR="008028A2" w:rsidRPr="0075783B" w:rsidRDefault="008028A2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971" w:type="dxa"/>
          </w:tcPr>
          <w:p w:rsidR="008028A2" w:rsidRPr="0075783B" w:rsidRDefault="008028A2" w:rsidP="0075783B">
            <w:pPr>
              <w:jc w:val="center"/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8028A2" w:rsidRDefault="008028A2">
            <w:pPr>
              <w:rPr>
                <w:lang w:eastAsia="en-US"/>
              </w:rPr>
            </w:pPr>
            <w:r>
              <w:rPr>
                <w:lang w:eastAsia="en-US"/>
              </w:rPr>
              <w:t>1)</w:t>
            </w:r>
            <w:r w:rsidRPr="001F2D4B">
              <w:rPr>
                <w:lang w:eastAsia="en-US"/>
              </w:rPr>
              <w:t>Жилой дом</w:t>
            </w:r>
          </w:p>
          <w:p w:rsidR="008028A2" w:rsidRPr="001F2D4B" w:rsidRDefault="008028A2">
            <w:pPr>
              <w:rPr>
                <w:lang w:eastAsia="en-US"/>
              </w:rPr>
            </w:pPr>
            <w:r>
              <w:rPr>
                <w:lang w:eastAsia="en-US"/>
              </w:rPr>
              <w:t>2)Земель-ный участок</w:t>
            </w:r>
          </w:p>
        </w:tc>
        <w:tc>
          <w:tcPr>
            <w:tcW w:w="1080" w:type="dxa"/>
          </w:tcPr>
          <w:p w:rsidR="008028A2" w:rsidRDefault="008028A2">
            <w:pPr>
              <w:rPr>
                <w:lang w:eastAsia="en-US"/>
              </w:rPr>
            </w:pPr>
            <w:r w:rsidRPr="001F2D4B">
              <w:rPr>
                <w:lang w:eastAsia="en-US"/>
              </w:rPr>
              <w:t>47,5</w:t>
            </w:r>
          </w:p>
          <w:p w:rsidR="008028A2" w:rsidRDefault="008028A2">
            <w:pPr>
              <w:rPr>
                <w:lang w:eastAsia="en-US"/>
              </w:rPr>
            </w:pPr>
          </w:p>
          <w:p w:rsidR="008028A2" w:rsidRPr="001F2D4B" w:rsidRDefault="008028A2">
            <w:pPr>
              <w:rPr>
                <w:lang w:eastAsia="en-US"/>
              </w:rPr>
            </w:pPr>
            <w:r>
              <w:rPr>
                <w:lang w:eastAsia="en-US"/>
              </w:rPr>
              <w:t>496</w:t>
            </w:r>
          </w:p>
        </w:tc>
        <w:tc>
          <w:tcPr>
            <w:tcW w:w="1080" w:type="dxa"/>
          </w:tcPr>
          <w:p w:rsidR="008028A2" w:rsidRDefault="008028A2">
            <w:pPr>
              <w:rPr>
                <w:lang w:eastAsia="en-US"/>
              </w:rPr>
            </w:pPr>
            <w:r w:rsidRPr="001F2D4B">
              <w:rPr>
                <w:lang w:eastAsia="en-US"/>
              </w:rPr>
              <w:t>Россия</w:t>
            </w:r>
          </w:p>
          <w:p w:rsidR="008028A2" w:rsidRDefault="008028A2">
            <w:pPr>
              <w:rPr>
                <w:lang w:eastAsia="en-US"/>
              </w:rPr>
            </w:pPr>
          </w:p>
          <w:p w:rsidR="008028A2" w:rsidRPr="001F2D4B" w:rsidRDefault="008028A2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8028A2" w:rsidRPr="0075783B" w:rsidRDefault="008028A2">
            <w:pPr>
              <w:rPr>
                <w:color w:val="800000"/>
                <w:lang w:eastAsia="en-US"/>
              </w:rPr>
            </w:pPr>
          </w:p>
        </w:tc>
        <w:tc>
          <w:tcPr>
            <w:tcW w:w="1740" w:type="dxa"/>
          </w:tcPr>
          <w:p w:rsidR="008028A2" w:rsidRPr="0075783B" w:rsidRDefault="008028A2">
            <w:pPr>
              <w:rPr>
                <w:color w:val="800000"/>
                <w:lang w:eastAsia="en-US"/>
              </w:rPr>
            </w:pPr>
            <w:r w:rsidRPr="0075783B">
              <w:rPr>
                <w:color w:val="800000"/>
                <w:lang w:eastAsia="en-US"/>
              </w:rPr>
              <w:t>-</w:t>
            </w:r>
          </w:p>
        </w:tc>
        <w:tc>
          <w:tcPr>
            <w:tcW w:w="1740" w:type="dxa"/>
          </w:tcPr>
          <w:p w:rsidR="008028A2" w:rsidRPr="0075783B" w:rsidRDefault="008028A2">
            <w:pPr>
              <w:rPr>
                <w:color w:val="800000"/>
                <w:lang w:eastAsia="en-US"/>
              </w:rPr>
            </w:pPr>
          </w:p>
        </w:tc>
      </w:tr>
    </w:tbl>
    <w:p w:rsidR="008028A2" w:rsidRDefault="008028A2" w:rsidP="00167CA8"/>
    <w:p w:rsidR="008028A2" w:rsidRDefault="008028A2"/>
    <w:sectPr w:rsidR="008028A2" w:rsidSect="00D303C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CA8"/>
    <w:rsid w:val="00065DC9"/>
    <w:rsid w:val="000A6A4B"/>
    <w:rsid w:val="00130B0E"/>
    <w:rsid w:val="00167CA8"/>
    <w:rsid w:val="001F2D4B"/>
    <w:rsid w:val="00364DAC"/>
    <w:rsid w:val="003B2287"/>
    <w:rsid w:val="006330FC"/>
    <w:rsid w:val="00633C01"/>
    <w:rsid w:val="0075783B"/>
    <w:rsid w:val="0076066E"/>
    <w:rsid w:val="008028A2"/>
    <w:rsid w:val="008E4AA4"/>
    <w:rsid w:val="00A27A08"/>
    <w:rsid w:val="00B425E4"/>
    <w:rsid w:val="00B82554"/>
    <w:rsid w:val="00CA60E9"/>
    <w:rsid w:val="00D303C1"/>
    <w:rsid w:val="00F17E01"/>
    <w:rsid w:val="00F208D6"/>
    <w:rsid w:val="00FA7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7CA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67CA8"/>
    <w:pPr>
      <w:ind w:left="720"/>
    </w:pPr>
  </w:style>
  <w:style w:type="table" w:styleId="TableGrid">
    <w:name w:val="Table Grid"/>
    <w:basedOn w:val="TableNormal"/>
    <w:uiPriority w:val="99"/>
    <w:rsid w:val="00167CA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70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57</TotalTime>
  <Pages>1</Pages>
  <Words>146</Words>
  <Characters>837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2014-05-07T10:32:00Z</dcterms:created>
  <dcterms:modified xsi:type="dcterms:W3CDTF">2016-04-29T05:17:00Z</dcterms:modified>
</cp:coreProperties>
</file>